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Scarborough and Whitby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Scarborough and Whitby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Scarborough and Whitby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Scarborough and Whitby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Scarborough and Whitby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Scarborough and Whitby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56.0% </w:t>
      </w:r>
      <w:r w:rsidRPr="004747BF">
        <w:rPr>
          <w:rFonts w:ascii="Libre Franklin Light" w:eastAsia="Times New Roman" w:hAnsi="Libre Franklin Light" w:cs="Calibri Light"/>
        </w:rPr>
        <w:t xml:space="preserve">of those respondents classified as PGSI 8+ in Scarborough and Whitby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Scarborough and Whitby is estimated to be </w:t>
      </w:r>
      <w:r w:rsidRPr="00773DF7">
        <w:rPr>
          <w:rFonts w:ascii="Libre Franklin Light" w:eastAsia="Times New Roman" w:hAnsi="Libre Franklin Light" w:cs="Calibri Light"/>
          <w:b/>
          <w:bCs/>
          <w:color w:val="C45911" w:themeColor="accent2" w:themeShade="BF"/>
        </w:rPr>
        <w:t xml:space="preserve">£1,578,926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Scarborough and Whitby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Scarborough and Whitby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Scarborough and Whitby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Scarborough and Whitby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carborough and Whitb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Scarborough and Whitby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carborough and Whitb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Scarborough and Whitby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Scarborough and Whitby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carborough and Whitb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Scarborough and Whitby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Scarborough and Whitby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Scarborough and Whitby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Scarborough and Whitby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Scarborough and Whitby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Scarborough and Whitby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£1,578,926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Scarborough and Whitby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£25,718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£531,865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£38,101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£19,646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£952,880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£1,578,926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Scarborough and Whitby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Scarborough and Whitby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Scarborough and Whitby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Scarborough and Whitby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Scarborough and Whitby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Scarborough and Whitby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Scarborough and Whitby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Scarborough and Whitby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Scarborough and Whitby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Scarborough and Whitby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Scarborough and Whitby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Scarborough and Whitby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3DB344D-F173-4EEB-846B-8CA330AD412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